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л</w:t>
            </w:r>
            <w:r>
              <w:rPr>
                <w:rFonts w:cs=""/>
                <w:b/>
                <w:kern w:val="0"/>
                <w:sz w:val="20"/>
                <w:szCs w:val="20"/>
                <w:lang w:val="uk-UA" w:eastAsia="en-US" w:bidi="ar-SA"/>
              </w:rPr>
              <w:t>истопад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12,72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10,94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0,09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0,09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Газ промисловий (вказати)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Біомаса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Біогаз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0,34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Енергія сонячного випромінювання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0,09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Енергія вітру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1,29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Геотермальна 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11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Енергія хвиль та припливів, гідроенергія: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12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мікрогідроелектростанціями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13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мінігідроелектростанціями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14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малими гідроелектростанціями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15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т. ч. електрична енергія, вироблена гідроелектростанціями потужністю більше 10 МВт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16</w:t>
            </w:r>
          </w:p>
        </w:tc>
        <w:tc>
          <w:tcPr>
            <w:tcW w:w="5792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Інші види палива/енергії (вказати)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74,44</w:t>
            </w:r>
          </w:p>
        </w:tc>
      </w:tr>
    </w:tbl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1985" w:leader="none"/>
        </w:tabs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18</TotalTime>
  <Application>LibreOffice/7.5.2.2$MacOSX_AARCH64 LibreOffice_project/53bb9681a964705cf672590721dbc85eb4d0c3a2</Application>
  <AppVersion>15.0000</AppVersion>
  <Pages>1</Pages>
  <Words>105</Words>
  <Characters>599</Characters>
  <CharactersWithSpaces>653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2026-01-20T13:08:10Z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